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54B97" w14:textId="11062F26" w:rsidR="00166BC8" w:rsidRPr="00FF1AD5" w:rsidRDefault="00166BC8" w:rsidP="00166B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F1AD5">
        <w:rPr>
          <w:b/>
          <w:noProof/>
          <w:sz w:val="24"/>
          <w:lang w:val="en-US"/>
        </w:rPr>
        <w:t>3GPP TSG-RAN4 Meeting #106-bis-e</w:t>
      </w:r>
      <w:r w:rsidRPr="00FF1AD5">
        <w:rPr>
          <w:b/>
          <w:i/>
          <w:noProof/>
          <w:sz w:val="28"/>
          <w:lang w:val="en-US"/>
        </w:rPr>
        <w:tab/>
        <w:t>R4-230</w:t>
      </w:r>
      <w:r w:rsidR="001F0B8B">
        <w:rPr>
          <w:b/>
          <w:i/>
          <w:noProof/>
          <w:sz w:val="28"/>
          <w:lang w:val="en-US"/>
        </w:rPr>
        <w:t>5903</w:t>
      </w:r>
    </w:p>
    <w:p w14:paraId="01058392" w14:textId="7DF0F033" w:rsidR="00AA607F" w:rsidRPr="005530E2" w:rsidRDefault="00AA607F" w:rsidP="00AA607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166BC8" w:rsidRPr="00FF1AD5">
        <w:rPr>
          <w:sz w:val="24"/>
          <w:lang w:val="en-US"/>
        </w:rPr>
        <w:t>17</w:t>
      </w:r>
      <w:r w:rsidR="00166BC8" w:rsidRPr="00FF1AD5">
        <w:rPr>
          <w:sz w:val="24"/>
          <w:vertAlign w:val="superscript"/>
          <w:lang w:val="en-US"/>
        </w:rPr>
        <w:t>th</w:t>
      </w:r>
      <w:r w:rsidR="00166BC8" w:rsidRPr="00FF1AD5">
        <w:rPr>
          <w:sz w:val="24"/>
          <w:lang w:val="en-US"/>
        </w:rPr>
        <w:t xml:space="preserve"> – 26</w:t>
      </w:r>
      <w:r w:rsidR="00166BC8" w:rsidRPr="00FF1AD5">
        <w:rPr>
          <w:sz w:val="24"/>
          <w:vertAlign w:val="superscript"/>
          <w:lang w:val="en-US"/>
        </w:rPr>
        <w:t>th</w:t>
      </w:r>
      <w:r w:rsidR="00166BC8" w:rsidRPr="00FF1AD5">
        <w:rPr>
          <w:sz w:val="24"/>
          <w:lang w:val="en-US"/>
        </w:rPr>
        <w:t xml:space="preserve"> April 2023</w:t>
      </w:r>
    </w:p>
    <w:p w14:paraId="58EA7587" w14:textId="77777777" w:rsidR="00443646" w:rsidRPr="00AA607F" w:rsidRDefault="00443646" w:rsidP="00443646">
      <w:pPr>
        <w:rPr>
          <w:rFonts w:ascii="Arial" w:hAnsi="Arial" w:cs="Arial"/>
        </w:rPr>
      </w:pPr>
    </w:p>
    <w:p w14:paraId="35AB92E3" w14:textId="06C55318" w:rsidR="00443646" w:rsidRPr="00AA607F" w:rsidRDefault="00443646" w:rsidP="00443646">
      <w:pPr>
        <w:pStyle w:val="Title"/>
      </w:pPr>
      <w:r w:rsidRPr="00AA607F">
        <w:t>Title:</w:t>
      </w:r>
      <w:r w:rsidRPr="00AA607F">
        <w:tab/>
      </w:r>
      <w:r w:rsidR="00D8534B" w:rsidRPr="00D8534B">
        <w:rPr>
          <w:color w:val="000000" w:themeColor="text1"/>
        </w:rPr>
        <w:t xml:space="preserve">LS on receiver narrowband blocking </w:t>
      </w:r>
      <w:r w:rsidR="001F0B8B">
        <w:rPr>
          <w:color w:val="000000" w:themeColor="text1"/>
        </w:rPr>
        <w:t xml:space="preserve">and intermodulation </w:t>
      </w:r>
      <w:r w:rsidR="00D8534B" w:rsidRPr="00D8534B">
        <w:rPr>
          <w:color w:val="000000" w:themeColor="text1"/>
        </w:rPr>
        <w:t>for 3 MHz channel bandwidth in the paired frequency bands 874.4-880.0 MHz and 919.4-925.0 MHz for Railway Mobile Radio (RMR)</w:t>
      </w:r>
      <w:r w:rsidR="00314106">
        <w:rPr>
          <w:color w:val="000000" w:themeColor="text1"/>
        </w:rPr>
        <w:t xml:space="preserve"> </w:t>
      </w:r>
    </w:p>
    <w:p w14:paraId="122ED5F3" w14:textId="308FD728" w:rsidR="00443646" w:rsidRPr="00AA607F" w:rsidRDefault="00443646" w:rsidP="00443646">
      <w:pPr>
        <w:pStyle w:val="Title"/>
      </w:pPr>
      <w:r w:rsidRPr="00AA607F">
        <w:t>Response to:</w:t>
      </w:r>
      <w:r w:rsidRPr="00AA607F">
        <w:tab/>
      </w:r>
      <w:r w:rsidR="00AA607F" w:rsidRPr="00AA607F">
        <w:rPr>
          <w:color w:val="000000" w:themeColor="text1"/>
        </w:rPr>
        <w:t>-</w:t>
      </w:r>
    </w:p>
    <w:p w14:paraId="29D289B2" w14:textId="2AC87539" w:rsidR="00443646" w:rsidRPr="00AA607F" w:rsidRDefault="00443646" w:rsidP="00443646">
      <w:pPr>
        <w:pStyle w:val="Title"/>
      </w:pPr>
      <w:r w:rsidRPr="00AA607F">
        <w:t>Release:</w:t>
      </w:r>
      <w:r w:rsidRPr="00AA607F">
        <w:tab/>
        <w:t>Rel-1</w:t>
      </w:r>
      <w:r w:rsidR="00166BC8">
        <w:t>8</w:t>
      </w:r>
    </w:p>
    <w:p w14:paraId="0CF930E8" w14:textId="6FE189D0" w:rsidR="00443646" w:rsidRPr="00402E5B" w:rsidRDefault="00443646" w:rsidP="00443646">
      <w:pPr>
        <w:pStyle w:val="Title"/>
      </w:pPr>
      <w:r w:rsidRPr="00402E5B">
        <w:t>Work Item:</w:t>
      </w:r>
      <w:r w:rsidRPr="00402E5B">
        <w:tab/>
      </w:r>
      <w:r w:rsidR="00A425D0" w:rsidRPr="00B80747">
        <w:rPr>
          <w:lang w:eastAsia="en-GB"/>
        </w:rPr>
        <w:t>NR_FR1_lessthan_5MHz_BW-Core</w:t>
      </w:r>
    </w:p>
    <w:p w14:paraId="4ED5F372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00E93AFA" w14:textId="77777777" w:rsidR="00443646" w:rsidRPr="00402E5B" w:rsidRDefault="00443646" w:rsidP="00443646">
      <w:pPr>
        <w:pStyle w:val="Source"/>
      </w:pPr>
      <w:r w:rsidRPr="00402E5B">
        <w:t>Source:</w:t>
      </w:r>
      <w:r w:rsidRPr="00402E5B">
        <w:tab/>
        <w:t>3GPP RAN WG4</w:t>
      </w:r>
    </w:p>
    <w:p w14:paraId="0E884524" w14:textId="704D3703" w:rsidR="00443646" w:rsidRPr="00402E5B" w:rsidRDefault="00443646" w:rsidP="00443646">
      <w:pPr>
        <w:pStyle w:val="Source"/>
      </w:pPr>
      <w:r w:rsidRPr="00402E5B">
        <w:t>To:</w:t>
      </w:r>
      <w:r w:rsidRPr="00402E5B">
        <w:tab/>
      </w:r>
      <w:r w:rsidR="00402E5B" w:rsidRPr="00402E5B">
        <w:t>ETSI TC RT</w:t>
      </w:r>
    </w:p>
    <w:p w14:paraId="1CD13206" w14:textId="77777777" w:rsidR="00443646" w:rsidRPr="00402E5B" w:rsidRDefault="00443646" w:rsidP="00443646">
      <w:pPr>
        <w:pStyle w:val="Source"/>
      </w:pPr>
      <w:r w:rsidRPr="00402E5B">
        <w:t>Cc:</w:t>
      </w:r>
      <w:r w:rsidRPr="00402E5B">
        <w:tab/>
        <w:t xml:space="preserve">3GPP </w:t>
      </w:r>
      <w:r w:rsidRPr="00402E5B">
        <w:rPr>
          <w:color w:val="000000" w:themeColor="text1"/>
        </w:rPr>
        <w:t>TSG RAN</w:t>
      </w:r>
    </w:p>
    <w:p w14:paraId="2078DB26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Cs/>
        </w:rPr>
      </w:pPr>
    </w:p>
    <w:p w14:paraId="577BFD29" w14:textId="77777777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Contact Person:</w:t>
      </w:r>
      <w:r w:rsidRPr="00402E5B">
        <w:rPr>
          <w:rFonts w:ascii="Arial" w:hAnsi="Arial" w:cs="Arial"/>
          <w:bCs/>
        </w:rPr>
        <w:tab/>
      </w:r>
    </w:p>
    <w:p w14:paraId="4AABE081" w14:textId="3282CF45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Name:</w:t>
      </w:r>
      <w:r w:rsidRPr="00402E5B">
        <w:tab/>
      </w:r>
      <w:r w:rsidR="00A425D0">
        <w:t>Dominique Everaere</w:t>
      </w:r>
    </w:p>
    <w:p w14:paraId="3ED0857D" w14:textId="77777777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Tel. Number:</w:t>
      </w:r>
      <w:r w:rsidRPr="00402E5B">
        <w:rPr>
          <w:bCs/>
        </w:rPr>
        <w:tab/>
      </w:r>
    </w:p>
    <w:p w14:paraId="609DD0F8" w14:textId="6D7D270D" w:rsidR="00443646" w:rsidRPr="00402E5B" w:rsidRDefault="00443646" w:rsidP="00443646">
      <w:pPr>
        <w:pStyle w:val="Contact"/>
        <w:tabs>
          <w:tab w:val="clear" w:pos="2268"/>
        </w:tabs>
        <w:rPr>
          <w:bCs/>
          <w:color w:val="0000FF"/>
        </w:rPr>
      </w:pPr>
      <w:r w:rsidRPr="00402E5B">
        <w:rPr>
          <w:color w:val="0000FF"/>
        </w:rPr>
        <w:t>E-mail Address:</w:t>
      </w:r>
      <w:r w:rsidRPr="00402E5B">
        <w:rPr>
          <w:bCs/>
          <w:color w:val="0000FF"/>
        </w:rPr>
        <w:tab/>
      </w:r>
      <w:r w:rsidR="00A425D0">
        <w:rPr>
          <w:bCs/>
          <w:color w:val="0000FF"/>
        </w:rPr>
        <w:t>dominique.everaere@ericsson.com</w:t>
      </w:r>
    </w:p>
    <w:p w14:paraId="21669BA7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0D4ABACE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Send any reply LS to:</w:t>
      </w:r>
      <w:r w:rsidRPr="00402E5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402E5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02E5B">
        <w:rPr>
          <w:rFonts w:ascii="Arial" w:hAnsi="Arial" w:cs="Arial"/>
          <w:b/>
        </w:rPr>
        <w:t xml:space="preserve"> </w:t>
      </w:r>
      <w:r w:rsidRPr="00402E5B">
        <w:rPr>
          <w:rFonts w:ascii="Arial" w:hAnsi="Arial" w:cs="Arial"/>
          <w:bCs/>
        </w:rPr>
        <w:tab/>
      </w:r>
    </w:p>
    <w:p w14:paraId="333BC144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16721C28" w14:textId="0367EDE3" w:rsidR="00443646" w:rsidRPr="00402E5B" w:rsidRDefault="00443646" w:rsidP="00443646">
      <w:pPr>
        <w:pStyle w:val="Title"/>
      </w:pPr>
      <w:r w:rsidRPr="00402E5B">
        <w:t>Attachments:</w:t>
      </w:r>
      <w:r w:rsidRPr="00402E5B">
        <w:tab/>
      </w:r>
      <w:r w:rsidR="00D8534B">
        <w:t>R4-2210431</w:t>
      </w:r>
    </w:p>
    <w:p w14:paraId="32AEE4D4" w14:textId="77777777" w:rsidR="00443646" w:rsidRPr="00402E5B" w:rsidRDefault="00443646" w:rsidP="00443646">
      <w:pPr>
        <w:pBdr>
          <w:bottom w:val="single" w:sz="4" w:space="1" w:color="auto"/>
        </w:pBdr>
        <w:rPr>
          <w:rFonts w:ascii="Arial" w:hAnsi="Arial" w:cs="Arial"/>
        </w:rPr>
      </w:pPr>
    </w:p>
    <w:p w14:paraId="1B8DFA7F" w14:textId="77777777" w:rsidR="00443646" w:rsidRDefault="00443646" w:rsidP="00443646">
      <w:pPr>
        <w:spacing w:after="120"/>
        <w:rPr>
          <w:rFonts w:ascii="Arial" w:hAnsi="Arial" w:cs="Arial"/>
          <w:b/>
        </w:rPr>
      </w:pPr>
      <w:r w:rsidRPr="00402E5B">
        <w:rPr>
          <w:rFonts w:ascii="Arial" w:hAnsi="Arial" w:cs="Arial"/>
          <w:b/>
        </w:rPr>
        <w:t>1. Overall Description:</w:t>
      </w:r>
    </w:p>
    <w:p w14:paraId="69422088" w14:textId="2D84DA70" w:rsidR="00A425D0" w:rsidRDefault="0014568D" w:rsidP="00C57683">
      <w:pPr>
        <w:rPr>
          <w:rFonts w:ascii="Arial" w:hAnsi="Arial" w:cs="Arial"/>
          <w:color w:val="000000" w:themeColor="text1"/>
        </w:rPr>
      </w:pPr>
      <w:r w:rsidRPr="00D51449">
        <w:rPr>
          <w:rFonts w:ascii="Arial" w:hAnsi="Arial" w:cs="Arial"/>
          <w:color w:val="000000" w:themeColor="text1"/>
        </w:rPr>
        <w:t xml:space="preserve">In relation to the ongoing Work Item on </w:t>
      </w:r>
      <w:r w:rsidR="00A425D0">
        <w:rPr>
          <w:rFonts w:ascii="Arial" w:hAnsi="Arial" w:cs="Arial"/>
          <w:color w:val="000000" w:themeColor="text1"/>
        </w:rPr>
        <w:t xml:space="preserve">the </w:t>
      </w:r>
      <w:r w:rsidR="00CA455B">
        <w:rPr>
          <w:rFonts w:ascii="Arial" w:hAnsi="Arial" w:cs="Arial"/>
          <w:color w:val="000000" w:themeColor="text1"/>
        </w:rPr>
        <w:t xml:space="preserve">support </w:t>
      </w:r>
      <w:r w:rsidR="003C409B">
        <w:rPr>
          <w:rFonts w:ascii="Arial" w:hAnsi="Arial" w:cs="Arial"/>
          <w:color w:val="000000" w:themeColor="text1"/>
        </w:rPr>
        <w:t xml:space="preserve">for dedicated spectrum less than 5 MHz for FR1, 3GPP RAN WG4 is currently </w:t>
      </w:r>
      <w:r w:rsidR="006A2486">
        <w:rPr>
          <w:rFonts w:ascii="Arial" w:hAnsi="Arial" w:cs="Arial"/>
          <w:color w:val="000000" w:themeColor="text1"/>
        </w:rPr>
        <w:t xml:space="preserve">specifying </w:t>
      </w:r>
      <w:r w:rsidR="003C409B">
        <w:rPr>
          <w:rFonts w:ascii="Arial" w:hAnsi="Arial" w:cs="Arial"/>
          <w:color w:val="000000" w:themeColor="text1"/>
        </w:rPr>
        <w:t xml:space="preserve">3 MHz channel </w:t>
      </w:r>
      <w:r w:rsidR="006A2486">
        <w:rPr>
          <w:rFonts w:ascii="Arial" w:hAnsi="Arial" w:cs="Arial"/>
          <w:color w:val="000000" w:themeColor="text1"/>
        </w:rPr>
        <w:t xml:space="preserve">bandwidth signal </w:t>
      </w:r>
      <w:r w:rsidR="009F750C">
        <w:rPr>
          <w:rFonts w:ascii="Arial" w:hAnsi="Arial" w:cs="Arial"/>
          <w:color w:val="000000" w:themeColor="text1"/>
        </w:rPr>
        <w:t>for a certain number of NR bands, including RMR band n100 (</w:t>
      </w:r>
      <w:r w:rsidR="00EC6EE6" w:rsidRPr="00EC6EE6">
        <w:rPr>
          <w:rFonts w:ascii="Arial" w:hAnsi="Arial" w:cs="Arial"/>
          <w:color w:val="000000" w:themeColor="text1"/>
        </w:rPr>
        <w:t>874.4-880.0 MHz and 919.4-925.0 MHz</w:t>
      </w:r>
      <w:r w:rsidR="009F750C">
        <w:rPr>
          <w:rFonts w:ascii="Arial" w:hAnsi="Arial" w:cs="Arial"/>
          <w:color w:val="000000" w:themeColor="text1"/>
        </w:rPr>
        <w:t>)</w:t>
      </w:r>
      <w:r w:rsidR="00137AD2">
        <w:rPr>
          <w:rFonts w:ascii="Arial" w:hAnsi="Arial" w:cs="Arial"/>
          <w:color w:val="000000" w:themeColor="text1"/>
        </w:rPr>
        <w:t>.</w:t>
      </w:r>
    </w:p>
    <w:p w14:paraId="58EED450" w14:textId="77777777" w:rsidR="00CD0934" w:rsidRDefault="00CC2D95" w:rsidP="00C5768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In the past, while specifying the RMR n100 band, </w:t>
      </w:r>
      <w:r w:rsidR="00137AD2">
        <w:rPr>
          <w:rFonts w:ascii="Arial" w:hAnsi="Arial" w:cs="Arial"/>
          <w:color w:val="000000" w:themeColor="text1"/>
        </w:rPr>
        <w:t xml:space="preserve">ETSI RAN WG4 contacted ETSI TC RT </w:t>
      </w:r>
      <w:r w:rsidR="001F7B02">
        <w:rPr>
          <w:rFonts w:ascii="Arial" w:hAnsi="Arial" w:cs="Arial"/>
          <w:color w:val="000000" w:themeColor="text1"/>
        </w:rPr>
        <w:t>(R4-220</w:t>
      </w:r>
      <w:r w:rsidR="001D3BE5">
        <w:rPr>
          <w:rFonts w:ascii="Arial" w:hAnsi="Arial" w:cs="Arial"/>
          <w:color w:val="000000" w:themeColor="text1"/>
        </w:rPr>
        <w:t>7273</w:t>
      </w:r>
      <w:r w:rsidR="001F7B02">
        <w:rPr>
          <w:rFonts w:ascii="Arial" w:hAnsi="Arial" w:cs="Arial"/>
          <w:color w:val="000000" w:themeColor="text1"/>
        </w:rPr>
        <w:t>)</w:t>
      </w:r>
      <w:r w:rsidR="00137AD2">
        <w:rPr>
          <w:rFonts w:ascii="Arial" w:hAnsi="Arial" w:cs="Arial"/>
          <w:color w:val="000000" w:themeColor="text1"/>
        </w:rPr>
        <w:t xml:space="preserve"> to </w:t>
      </w:r>
      <w:r w:rsidR="00545A5C">
        <w:rPr>
          <w:rFonts w:ascii="Arial" w:hAnsi="Arial" w:cs="Arial"/>
          <w:color w:val="000000" w:themeColor="text1"/>
        </w:rPr>
        <w:t xml:space="preserve">get </w:t>
      </w:r>
      <w:r>
        <w:rPr>
          <w:rFonts w:ascii="Arial" w:hAnsi="Arial" w:cs="Arial"/>
          <w:color w:val="000000" w:themeColor="text1"/>
        </w:rPr>
        <w:t>its</w:t>
      </w:r>
      <w:r w:rsidR="00545A5C">
        <w:rPr>
          <w:rFonts w:ascii="Arial" w:hAnsi="Arial" w:cs="Arial"/>
          <w:color w:val="000000" w:themeColor="text1"/>
        </w:rPr>
        <w:t xml:space="preserve"> guidance </w:t>
      </w:r>
      <w:r w:rsidR="007A7EDF">
        <w:rPr>
          <w:rFonts w:ascii="Arial" w:hAnsi="Arial" w:cs="Arial"/>
          <w:color w:val="000000" w:themeColor="text1"/>
        </w:rPr>
        <w:t xml:space="preserve">on the definition of the </w:t>
      </w:r>
      <w:r w:rsidR="00D61D3F">
        <w:rPr>
          <w:rFonts w:ascii="Arial" w:hAnsi="Arial" w:cs="Arial"/>
          <w:color w:val="000000" w:themeColor="text1"/>
        </w:rPr>
        <w:t xml:space="preserve">interferer signal </w:t>
      </w:r>
      <w:r w:rsidR="00621A3B">
        <w:rPr>
          <w:rFonts w:ascii="Arial" w:hAnsi="Arial" w:cs="Arial"/>
          <w:color w:val="000000" w:themeColor="text1"/>
        </w:rPr>
        <w:t xml:space="preserve">for the blocking requirement specified in ECC Decision (20)02. </w:t>
      </w:r>
    </w:p>
    <w:p w14:paraId="2CF7D070" w14:textId="1F5A3788" w:rsidR="00137AD2" w:rsidRDefault="00621A3B" w:rsidP="00C5768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ETSI TC RT </w:t>
      </w:r>
      <w:r w:rsidR="00FC0648">
        <w:rPr>
          <w:rFonts w:ascii="Arial" w:hAnsi="Arial" w:cs="Arial"/>
          <w:color w:val="000000" w:themeColor="text1"/>
        </w:rPr>
        <w:t>kindly answered 3GPP RAN WG4’s request (R4-2210431)</w:t>
      </w:r>
      <w:r w:rsidR="0079760D">
        <w:rPr>
          <w:rFonts w:ascii="Arial" w:hAnsi="Arial" w:cs="Arial"/>
          <w:color w:val="000000" w:themeColor="text1"/>
        </w:rPr>
        <w:t xml:space="preserve"> and p</w:t>
      </w:r>
      <w:r w:rsidR="00835C5A">
        <w:rPr>
          <w:rFonts w:ascii="Arial" w:hAnsi="Arial" w:cs="Arial"/>
          <w:color w:val="000000" w:themeColor="text1"/>
        </w:rPr>
        <w:t>rovid</w:t>
      </w:r>
      <w:r w:rsidR="0079760D">
        <w:rPr>
          <w:rFonts w:ascii="Arial" w:hAnsi="Arial" w:cs="Arial"/>
          <w:color w:val="000000" w:themeColor="text1"/>
        </w:rPr>
        <w:t>ed</w:t>
      </w:r>
      <w:r w:rsidR="00835C5A">
        <w:rPr>
          <w:rFonts w:ascii="Arial" w:hAnsi="Arial" w:cs="Arial"/>
          <w:color w:val="000000" w:themeColor="text1"/>
        </w:rPr>
        <w:t xml:space="preserve"> </w:t>
      </w:r>
      <w:r w:rsidR="0079760D">
        <w:rPr>
          <w:rFonts w:ascii="Arial" w:hAnsi="Arial" w:cs="Arial"/>
          <w:color w:val="000000" w:themeColor="text1"/>
        </w:rPr>
        <w:t xml:space="preserve">a </w:t>
      </w:r>
      <w:r w:rsidR="00835C5A">
        <w:rPr>
          <w:rFonts w:ascii="Arial" w:hAnsi="Arial" w:cs="Arial"/>
          <w:color w:val="000000" w:themeColor="text1"/>
        </w:rPr>
        <w:t xml:space="preserve">definition of the </w:t>
      </w:r>
      <w:r w:rsidR="002A0B30">
        <w:rPr>
          <w:rFonts w:ascii="Arial" w:hAnsi="Arial" w:cs="Arial"/>
          <w:color w:val="000000" w:themeColor="text1"/>
        </w:rPr>
        <w:t>BS blocking and intermodulation requirements</w:t>
      </w:r>
      <w:r w:rsidR="00806D9F">
        <w:rPr>
          <w:rFonts w:ascii="Arial" w:hAnsi="Arial" w:cs="Arial"/>
          <w:color w:val="000000" w:themeColor="text1"/>
        </w:rPr>
        <w:t xml:space="preserve"> corresponding to </w:t>
      </w:r>
      <w:r w:rsidR="00880778">
        <w:rPr>
          <w:rFonts w:ascii="Arial" w:hAnsi="Arial" w:cs="Arial"/>
          <w:color w:val="000000" w:themeColor="text1"/>
        </w:rPr>
        <w:t xml:space="preserve">this specific </w:t>
      </w:r>
      <w:r w:rsidR="007454DC">
        <w:rPr>
          <w:rFonts w:ascii="Arial" w:hAnsi="Arial" w:cs="Arial"/>
          <w:color w:val="000000" w:themeColor="text1"/>
        </w:rPr>
        <w:t>ECC Decision(20)02 blocking requirement</w:t>
      </w:r>
      <w:r w:rsidR="002A0B30">
        <w:rPr>
          <w:rFonts w:ascii="Arial" w:hAnsi="Arial" w:cs="Arial"/>
          <w:color w:val="000000" w:themeColor="text1"/>
        </w:rPr>
        <w:t>.</w:t>
      </w:r>
      <w:r w:rsidR="00D259BA">
        <w:rPr>
          <w:rFonts w:ascii="Arial" w:hAnsi="Arial" w:cs="Arial"/>
          <w:color w:val="000000" w:themeColor="text1"/>
        </w:rPr>
        <w:t xml:space="preserve"> </w:t>
      </w:r>
      <w:r w:rsidR="008977B5">
        <w:rPr>
          <w:rFonts w:ascii="Arial" w:hAnsi="Arial" w:cs="Arial"/>
          <w:color w:val="000000" w:themeColor="text1"/>
        </w:rPr>
        <w:t>T</w:t>
      </w:r>
      <w:r w:rsidR="00615B5E">
        <w:rPr>
          <w:rFonts w:ascii="Arial" w:hAnsi="Arial" w:cs="Arial"/>
          <w:color w:val="000000" w:themeColor="text1"/>
        </w:rPr>
        <w:t xml:space="preserve">his </w:t>
      </w:r>
      <w:r w:rsidR="008977B5">
        <w:rPr>
          <w:rFonts w:ascii="Arial" w:hAnsi="Arial" w:cs="Arial"/>
          <w:color w:val="000000" w:themeColor="text1"/>
        </w:rPr>
        <w:t xml:space="preserve">work </w:t>
      </w:r>
      <w:r w:rsidR="00615B5E">
        <w:rPr>
          <w:rFonts w:ascii="Arial" w:hAnsi="Arial" w:cs="Arial"/>
          <w:color w:val="000000" w:themeColor="text1"/>
        </w:rPr>
        <w:t xml:space="preserve">was done while </w:t>
      </w:r>
      <w:r w:rsidR="0079760D">
        <w:rPr>
          <w:rFonts w:ascii="Arial" w:hAnsi="Arial" w:cs="Arial"/>
          <w:color w:val="000000" w:themeColor="text1"/>
        </w:rPr>
        <w:t xml:space="preserve">only </w:t>
      </w:r>
      <w:r w:rsidR="00C4421A">
        <w:rPr>
          <w:rFonts w:ascii="Arial" w:hAnsi="Arial" w:cs="Arial"/>
          <w:color w:val="000000" w:themeColor="text1"/>
        </w:rPr>
        <w:t>5 MHz channel bandwidth signal was considered</w:t>
      </w:r>
      <w:r w:rsidR="00615B5E">
        <w:rPr>
          <w:rFonts w:ascii="Arial" w:hAnsi="Arial" w:cs="Arial"/>
          <w:color w:val="000000" w:themeColor="text1"/>
        </w:rPr>
        <w:t xml:space="preserve"> for RMR band n100</w:t>
      </w:r>
      <w:r w:rsidR="00C05454">
        <w:rPr>
          <w:rFonts w:ascii="Arial" w:hAnsi="Arial" w:cs="Arial"/>
          <w:color w:val="000000" w:themeColor="text1"/>
        </w:rPr>
        <w:t>.</w:t>
      </w:r>
      <w:r w:rsidR="00C2339B">
        <w:rPr>
          <w:rFonts w:ascii="Arial" w:hAnsi="Arial" w:cs="Arial"/>
          <w:color w:val="000000" w:themeColor="text1"/>
        </w:rPr>
        <w:t xml:space="preserve"> </w:t>
      </w:r>
    </w:p>
    <w:p w14:paraId="48576B0F" w14:textId="3D4729B4" w:rsidR="00367C75" w:rsidRPr="00C57683" w:rsidRDefault="00615B5E" w:rsidP="004220BC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As</w:t>
      </w:r>
      <w:r w:rsidR="00C4421A">
        <w:rPr>
          <w:rFonts w:ascii="Arial" w:hAnsi="Arial" w:cs="Arial"/>
          <w:color w:val="000000" w:themeColor="text1"/>
        </w:rPr>
        <w:t xml:space="preserve"> RAN WG4 is </w:t>
      </w:r>
      <w:r>
        <w:rPr>
          <w:rFonts w:ascii="Arial" w:hAnsi="Arial" w:cs="Arial"/>
          <w:color w:val="000000" w:themeColor="text1"/>
        </w:rPr>
        <w:t xml:space="preserve">now </w:t>
      </w:r>
      <w:r w:rsidR="0056310A">
        <w:rPr>
          <w:rFonts w:ascii="Arial" w:hAnsi="Arial" w:cs="Arial"/>
          <w:color w:val="000000" w:themeColor="text1"/>
        </w:rPr>
        <w:t>introducing 3 MHz channel BW signal in RMR band n100, RAN W</w:t>
      </w:r>
      <w:r w:rsidR="003470AF">
        <w:rPr>
          <w:rFonts w:ascii="Arial" w:hAnsi="Arial" w:cs="Arial"/>
          <w:color w:val="000000" w:themeColor="text1"/>
        </w:rPr>
        <w:t>G</w:t>
      </w:r>
      <w:r w:rsidR="0056310A">
        <w:rPr>
          <w:rFonts w:ascii="Arial" w:hAnsi="Arial" w:cs="Arial"/>
          <w:color w:val="000000" w:themeColor="text1"/>
        </w:rPr>
        <w:t xml:space="preserve">4 is then wondering if </w:t>
      </w:r>
      <w:r w:rsidR="006D3DCA">
        <w:rPr>
          <w:rFonts w:ascii="Arial" w:hAnsi="Arial" w:cs="Arial"/>
          <w:color w:val="000000" w:themeColor="text1"/>
        </w:rPr>
        <w:t xml:space="preserve">those </w:t>
      </w:r>
      <w:r w:rsidR="00F97BC3">
        <w:rPr>
          <w:rFonts w:ascii="Arial" w:hAnsi="Arial" w:cs="Arial"/>
          <w:color w:val="000000" w:themeColor="text1"/>
        </w:rPr>
        <w:t xml:space="preserve">specific </w:t>
      </w:r>
      <w:r w:rsidR="006D3DCA">
        <w:rPr>
          <w:rFonts w:ascii="Arial" w:hAnsi="Arial" w:cs="Arial"/>
          <w:color w:val="000000" w:themeColor="text1"/>
        </w:rPr>
        <w:t xml:space="preserve">BS blocking and intermodulation </w:t>
      </w:r>
      <w:r w:rsidR="0056310A">
        <w:rPr>
          <w:rFonts w:ascii="Arial" w:hAnsi="Arial" w:cs="Arial"/>
          <w:color w:val="000000" w:themeColor="text1"/>
        </w:rPr>
        <w:t>definition should be updated and if so, what update</w:t>
      </w:r>
      <w:r w:rsidR="000013B8">
        <w:rPr>
          <w:rFonts w:ascii="Arial" w:hAnsi="Arial" w:cs="Arial"/>
          <w:color w:val="000000" w:themeColor="text1"/>
        </w:rPr>
        <w:t>(s)</w:t>
      </w:r>
      <w:r w:rsidR="0056310A">
        <w:rPr>
          <w:rFonts w:ascii="Arial" w:hAnsi="Arial" w:cs="Arial"/>
          <w:color w:val="000000" w:themeColor="text1"/>
        </w:rPr>
        <w:t xml:space="preserve"> should be done.</w:t>
      </w:r>
      <w:r w:rsidR="00750CEE">
        <w:rPr>
          <w:rFonts w:ascii="Arial" w:hAnsi="Arial" w:cs="Arial"/>
          <w:color w:val="000000" w:themeColor="text1"/>
        </w:rPr>
        <w:t xml:space="preserve"> RAN WG4 would like to get ETSI TC RT’s </w:t>
      </w:r>
      <w:r w:rsidR="004220BC">
        <w:rPr>
          <w:rFonts w:ascii="Arial" w:hAnsi="Arial" w:cs="Arial"/>
          <w:color w:val="000000" w:themeColor="text1"/>
        </w:rPr>
        <w:t>feedback</w:t>
      </w:r>
      <w:r w:rsidR="00750CEE">
        <w:rPr>
          <w:rFonts w:ascii="Arial" w:hAnsi="Arial" w:cs="Arial"/>
          <w:color w:val="000000" w:themeColor="text1"/>
        </w:rPr>
        <w:t xml:space="preserve"> on this topic. </w:t>
      </w:r>
    </w:p>
    <w:p w14:paraId="6C361745" w14:textId="77777777" w:rsidR="00D8534B" w:rsidRPr="00561613" w:rsidRDefault="00D8534B" w:rsidP="00443646">
      <w:pPr>
        <w:rPr>
          <w:rFonts w:ascii="Arial" w:hAnsi="Arial" w:cs="Arial"/>
          <w:color w:val="FF0000"/>
          <w:lang w:val="en-US"/>
        </w:rPr>
      </w:pPr>
    </w:p>
    <w:p w14:paraId="7E099B10" w14:textId="77777777" w:rsidR="00443646" w:rsidRPr="00B706AB" w:rsidRDefault="00443646" w:rsidP="00443646">
      <w:pPr>
        <w:spacing w:after="120"/>
        <w:rPr>
          <w:rFonts w:ascii="Arial" w:hAnsi="Arial" w:cs="Arial"/>
          <w:b/>
        </w:rPr>
      </w:pPr>
      <w:r w:rsidRPr="005B3F06">
        <w:rPr>
          <w:rFonts w:ascii="Arial" w:hAnsi="Arial" w:cs="Arial"/>
          <w:b/>
        </w:rPr>
        <w:t xml:space="preserve">2. </w:t>
      </w:r>
      <w:r w:rsidRPr="00B706AB">
        <w:rPr>
          <w:rFonts w:ascii="Arial" w:hAnsi="Arial" w:cs="Arial"/>
          <w:b/>
        </w:rPr>
        <w:t>Actions:</w:t>
      </w:r>
    </w:p>
    <w:p w14:paraId="518EA308" w14:textId="08040EFC" w:rsidR="00443646" w:rsidRPr="00B706AB" w:rsidRDefault="00443646" w:rsidP="004436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B706AB">
        <w:rPr>
          <w:rFonts w:ascii="Arial" w:hAnsi="Arial" w:cs="Arial"/>
          <w:b/>
          <w:color w:val="000000" w:themeColor="text1"/>
        </w:rPr>
        <w:t xml:space="preserve">To </w:t>
      </w:r>
      <w:r w:rsidR="005B3F06" w:rsidRPr="00B706AB">
        <w:rPr>
          <w:rFonts w:ascii="Arial" w:hAnsi="Arial" w:cs="Arial"/>
          <w:b/>
          <w:color w:val="000000" w:themeColor="text1"/>
        </w:rPr>
        <w:t>ETSI TC RT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</w:p>
    <w:p w14:paraId="68114B3C" w14:textId="7D00D7F2" w:rsidR="00443646" w:rsidRPr="00B706AB" w:rsidRDefault="00443646" w:rsidP="00443646">
      <w:pPr>
        <w:spacing w:after="120"/>
        <w:ind w:left="993" w:hanging="993"/>
        <w:rPr>
          <w:rFonts w:ascii="Arial" w:hAnsi="Arial" w:cs="Arial"/>
        </w:rPr>
      </w:pPr>
      <w:r w:rsidRPr="00B706AB">
        <w:rPr>
          <w:rFonts w:ascii="Arial" w:hAnsi="Arial" w:cs="Arial"/>
          <w:b/>
          <w:color w:val="000000" w:themeColor="text1"/>
        </w:rPr>
        <w:t>A</w:t>
      </w:r>
      <w:r w:rsidRPr="00B706AB">
        <w:rPr>
          <w:rFonts w:ascii="Arial" w:hAnsi="Arial" w:cs="Arial"/>
          <w:b/>
        </w:rPr>
        <w:t>CTION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  <w:r w:rsidRPr="00B706AB">
        <w:rPr>
          <w:rFonts w:ascii="Arial" w:hAnsi="Arial" w:cs="Arial"/>
          <w:b/>
          <w:color w:val="000000" w:themeColor="text1"/>
        </w:rPr>
        <w:tab/>
      </w:r>
      <w:r w:rsidRPr="00B706AB">
        <w:rPr>
          <w:rFonts w:ascii="Arial" w:hAnsi="Arial" w:cs="Arial"/>
          <w:color w:val="000000" w:themeColor="text1"/>
        </w:rPr>
        <w:t xml:space="preserve">RAN WG4 </w:t>
      </w:r>
      <w:r w:rsidR="00B706AB" w:rsidRPr="00B706AB">
        <w:rPr>
          <w:rFonts w:ascii="Arial" w:hAnsi="Arial" w:cs="Arial"/>
          <w:color w:val="000000" w:themeColor="text1"/>
        </w:rPr>
        <w:t xml:space="preserve">kindly </w:t>
      </w:r>
      <w:r w:rsidRPr="00B706AB">
        <w:rPr>
          <w:rFonts w:ascii="Arial" w:hAnsi="Arial" w:cs="Arial"/>
          <w:color w:val="000000" w:themeColor="text1"/>
        </w:rPr>
        <w:t xml:space="preserve">asks </w:t>
      </w:r>
      <w:r w:rsidR="00B706AB" w:rsidRPr="00B706AB">
        <w:rPr>
          <w:rFonts w:ascii="Arial" w:hAnsi="Arial" w:cs="Arial"/>
          <w:color w:val="000000" w:themeColor="text1"/>
        </w:rPr>
        <w:t xml:space="preserve">ETSI TC RT </w:t>
      </w:r>
      <w:r w:rsidRPr="00B706AB">
        <w:rPr>
          <w:rFonts w:ascii="Arial" w:hAnsi="Arial" w:cs="Arial"/>
          <w:color w:val="000000" w:themeColor="text1"/>
        </w:rPr>
        <w:t>to take the above information into account</w:t>
      </w:r>
      <w:r w:rsidR="00B706AB" w:rsidRPr="00B706AB">
        <w:rPr>
          <w:rFonts w:ascii="Arial" w:hAnsi="Arial" w:cs="Arial"/>
          <w:color w:val="000000" w:themeColor="text1"/>
        </w:rPr>
        <w:t xml:space="preserve">, and to provide </w:t>
      </w:r>
      <w:r w:rsidR="00367C75">
        <w:rPr>
          <w:rFonts w:ascii="Arial" w:hAnsi="Arial" w:cs="Arial"/>
          <w:color w:val="000000" w:themeColor="text1"/>
        </w:rPr>
        <w:t xml:space="preserve">any feedback on </w:t>
      </w:r>
      <w:r w:rsidR="00B706AB" w:rsidRPr="00B706AB">
        <w:rPr>
          <w:rFonts w:ascii="Arial" w:hAnsi="Arial" w:cs="Arial"/>
          <w:color w:val="000000" w:themeColor="text1"/>
        </w:rPr>
        <w:t>the in</w:t>
      </w:r>
      <w:r w:rsidR="00D52A91">
        <w:rPr>
          <w:rFonts w:ascii="Arial" w:hAnsi="Arial" w:cs="Arial"/>
          <w:color w:val="000000" w:themeColor="text1"/>
        </w:rPr>
        <w:t xml:space="preserve">terferer signal characteristics </w:t>
      </w:r>
      <w:r w:rsidR="00FF51DF">
        <w:rPr>
          <w:rFonts w:ascii="Arial" w:hAnsi="Arial" w:cs="Arial"/>
          <w:color w:val="000000" w:themeColor="text1"/>
        </w:rPr>
        <w:t>3 MHz channel bandwidth signal in RMR band n100</w:t>
      </w:r>
      <w:r w:rsidRPr="00B706AB">
        <w:rPr>
          <w:rFonts w:ascii="Arial" w:hAnsi="Arial" w:cs="Arial"/>
          <w:color w:val="000000" w:themeColor="text1"/>
        </w:rPr>
        <w:t>.</w:t>
      </w:r>
    </w:p>
    <w:p w14:paraId="7A803B1F" w14:textId="77777777" w:rsidR="00443646" w:rsidRPr="00AA607F" w:rsidRDefault="00443646" w:rsidP="00443646">
      <w:pPr>
        <w:spacing w:after="120"/>
        <w:ind w:left="993" w:hanging="993"/>
        <w:rPr>
          <w:rFonts w:ascii="Arial" w:hAnsi="Arial" w:cs="Arial"/>
          <w:highlight w:val="yellow"/>
        </w:rPr>
      </w:pPr>
    </w:p>
    <w:p w14:paraId="24691DE8" w14:textId="77777777" w:rsidR="00443646" w:rsidRPr="00402E5B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402E5B">
        <w:rPr>
          <w:rFonts w:ascii="Arial" w:hAnsi="Arial" w:cs="Arial"/>
          <w:b/>
        </w:rPr>
        <w:t xml:space="preserve">3. Date of </w:t>
      </w:r>
      <w:r w:rsidRPr="00402E5B">
        <w:rPr>
          <w:rFonts w:ascii="Arial" w:hAnsi="Arial" w:cs="Arial"/>
          <w:b/>
          <w:color w:val="000000" w:themeColor="text1"/>
        </w:rPr>
        <w:t>Next RAN WG4 Meetings:</w:t>
      </w:r>
    </w:p>
    <w:p w14:paraId="1EC8C096" w14:textId="1B40D9EA" w:rsidR="00E237EF" w:rsidRPr="00E237EF" w:rsidRDefault="00E237EF" w:rsidP="00E237EF">
      <w:pPr>
        <w:rPr>
          <w:rFonts w:ascii="Arial" w:hAnsi="Arial" w:cs="Arial"/>
          <w:color w:val="000000" w:themeColor="text1"/>
        </w:rPr>
      </w:pPr>
      <w:r w:rsidRPr="00E237EF">
        <w:rPr>
          <w:rFonts w:ascii="Arial" w:hAnsi="Arial" w:cs="Arial"/>
          <w:color w:val="000000" w:themeColor="text1"/>
        </w:rPr>
        <w:t>RAN WG4 Meeting #107</w:t>
      </w:r>
      <w:r w:rsidRPr="00E237EF"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ab/>
        <w:t xml:space="preserve">May 22 – May 26, </w:t>
      </w:r>
      <w:proofErr w:type="gramStart"/>
      <w:r w:rsidRPr="00E237EF">
        <w:rPr>
          <w:rFonts w:ascii="Arial" w:hAnsi="Arial" w:cs="Arial"/>
          <w:color w:val="000000" w:themeColor="text1"/>
        </w:rPr>
        <w:t>2023</w:t>
      </w:r>
      <w:proofErr w:type="gramEnd"/>
      <w:r w:rsidRPr="00E237EF"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ab/>
      </w:r>
      <w:r w:rsidR="00C05454">
        <w:rPr>
          <w:rFonts w:ascii="Arial" w:hAnsi="Arial" w:cs="Arial"/>
          <w:color w:val="000000" w:themeColor="text1"/>
        </w:rPr>
        <w:t>Incheon, Korea</w:t>
      </w:r>
    </w:p>
    <w:p w14:paraId="1690EE92" w14:textId="12920563" w:rsidR="00E237EF" w:rsidRPr="00E237EF" w:rsidRDefault="00E237EF" w:rsidP="00E237EF">
      <w:pPr>
        <w:rPr>
          <w:rFonts w:ascii="Arial" w:hAnsi="Arial" w:cs="Arial"/>
          <w:color w:val="000000" w:themeColor="text1"/>
        </w:rPr>
      </w:pPr>
      <w:r w:rsidRPr="00E237EF">
        <w:rPr>
          <w:rFonts w:ascii="Arial" w:hAnsi="Arial" w:cs="Arial"/>
          <w:color w:val="000000" w:themeColor="text1"/>
        </w:rPr>
        <w:t>RAN WG4 Meeting #108</w:t>
      </w:r>
      <w:r w:rsidRPr="00E237EF"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ab/>
        <w:t>August 21 – 25, 2023</w:t>
      </w:r>
      <w:r w:rsidRPr="00E237EF"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>Toulouse</w:t>
      </w:r>
      <w:r w:rsidR="00C05454">
        <w:rPr>
          <w:rFonts w:ascii="Arial" w:hAnsi="Arial" w:cs="Arial"/>
          <w:color w:val="000000" w:themeColor="text1"/>
        </w:rPr>
        <w:t>, Fra</w:t>
      </w:r>
      <w:r w:rsidR="009E6CAA">
        <w:rPr>
          <w:rFonts w:ascii="Arial" w:hAnsi="Arial" w:cs="Arial"/>
          <w:color w:val="000000" w:themeColor="text1"/>
        </w:rPr>
        <w:t>n</w:t>
      </w:r>
      <w:r w:rsidR="00C05454">
        <w:rPr>
          <w:rFonts w:ascii="Arial" w:hAnsi="Arial" w:cs="Arial"/>
          <w:color w:val="000000" w:themeColor="text1"/>
        </w:rPr>
        <w:t>ce</w:t>
      </w:r>
    </w:p>
    <w:p w14:paraId="5EE57766" w14:textId="7BDB1530" w:rsidR="00443646" w:rsidRPr="001B59B5" w:rsidRDefault="00443646" w:rsidP="00E237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443646" w:rsidRPr="001B59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133A7" w14:textId="77777777" w:rsidR="00DE14A1" w:rsidRDefault="00DE14A1">
      <w:r>
        <w:separator/>
      </w:r>
    </w:p>
  </w:endnote>
  <w:endnote w:type="continuationSeparator" w:id="0">
    <w:p w14:paraId="71153E9F" w14:textId="77777777" w:rsidR="00DE14A1" w:rsidRDefault="00DE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CE61D" w14:textId="77777777" w:rsidR="00DE14A1" w:rsidRDefault="00DE14A1">
      <w:r>
        <w:separator/>
      </w:r>
    </w:p>
  </w:footnote>
  <w:footnote w:type="continuationSeparator" w:id="0">
    <w:p w14:paraId="01AB8DD8" w14:textId="77777777" w:rsidR="00DE14A1" w:rsidRDefault="00DE1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286673">
    <w:abstractNumId w:val="8"/>
  </w:num>
  <w:num w:numId="2" w16cid:durableId="1018895660">
    <w:abstractNumId w:val="4"/>
  </w:num>
  <w:num w:numId="3" w16cid:durableId="1796363100">
    <w:abstractNumId w:val="9"/>
  </w:num>
  <w:num w:numId="4" w16cid:durableId="1338269102">
    <w:abstractNumId w:val="12"/>
  </w:num>
  <w:num w:numId="5" w16cid:durableId="13351894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5647280">
    <w:abstractNumId w:val="2"/>
  </w:num>
  <w:num w:numId="7" w16cid:durableId="1864897666">
    <w:abstractNumId w:val="3"/>
  </w:num>
  <w:num w:numId="8" w16cid:durableId="827285832">
    <w:abstractNumId w:val="15"/>
  </w:num>
  <w:num w:numId="9" w16cid:durableId="921140847">
    <w:abstractNumId w:val="11"/>
  </w:num>
  <w:num w:numId="10" w16cid:durableId="1259680779">
    <w:abstractNumId w:val="13"/>
  </w:num>
  <w:num w:numId="11" w16cid:durableId="1803310472">
    <w:abstractNumId w:val="0"/>
  </w:num>
  <w:num w:numId="12" w16cid:durableId="1712917009">
    <w:abstractNumId w:val="6"/>
  </w:num>
  <w:num w:numId="13" w16cid:durableId="825165165">
    <w:abstractNumId w:val="7"/>
  </w:num>
  <w:num w:numId="14" w16cid:durableId="788084815">
    <w:abstractNumId w:val="10"/>
  </w:num>
  <w:num w:numId="15" w16cid:durableId="894122985">
    <w:abstractNumId w:val="14"/>
  </w:num>
  <w:num w:numId="16" w16cid:durableId="1548371827">
    <w:abstractNumId w:val="1"/>
  </w:num>
  <w:num w:numId="17" w16cid:durableId="114015297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3B8"/>
    <w:rsid w:val="0000148E"/>
    <w:rsid w:val="00002FFE"/>
    <w:rsid w:val="00006518"/>
    <w:rsid w:val="00015FBE"/>
    <w:rsid w:val="0002191D"/>
    <w:rsid w:val="00022980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7DD0"/>
    <w:rsid w:val="000B131D"/>
    <w:rsid w:val="000B5956"/>
    <w:rsid w:val="000C0292"/>
    <w:rsid w:val="000C333E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786"/>
    <w:rsid w:val="001208C3"/>
    <w:rsid w:val="001269BC"/>
    <w:rsid w:val="00132940"/>
    <w:rsid w:val="00133E73"/>
    <w:rsid w:val="00136F5C"/>
    <w:rsid w:val="00137AD2"/>
    <w:rsid w:val="00144609"/>
    <w:rsid w:val="0014568D"/>
    <w:rsid w:val="001500C9"/>
    <w:rsid w:val="00153528"/>
    <w:rsid w:val="001568A9"/>
    <w:rsid w:val="001604CD"/>
    <w:rsid w:val="00166BC8"/>
    <w:rsid w:val="00171DF3"/>
    <w:rsid w:val="001761B2"/>
    <w:rsid w:val="00176B33"/>
    <w:rsid w:val="00177627"/>
    <w:rsid w:val="00180606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59B5"/>
    <w:rsid w:val="001B627A"/>
    <w:rsid w:val="001C0B57"/>
    <w:rsid w:val="001C1603"/>
    <w:rsid w:val="001C18D6"/>
    <w:rsid w:val="001C3A35"/>
    <w:rsid w:val="001C53E5"/>
    <w:rsid w:val="001C5C71"/>
    <w:rsid w:val="001D1877"/>
    <w:rsid w:val="001D3BE5"/>
    <w:rsid w:val="001D5E31"/>
    <w:rsid w:val="001D635C"/>
    <w:rsid w:val="001E135B"/>
    <w:rsid w:val="001F0B8B"/>
    <w:rsid w:val="001F42F9"/>
    <w:rsid w:val="001F7B02"/>
    <w:rsid w:val="00207F84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5CF0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0B30"/>
    <w:rsid w:val="002B1867"/>
    <w:rsid w:val="002B2C01"/>
    <w:rsid w:val="002C1ACE"/>
    <w:rsid w:val="002C1B93"/>
    <w:rsid w:val="002C1E6B"/>
    <w:rsid w:val="002C6647"/>
    <w:rsid w:val="002D2F29"/>
    <w:rsid w:val="002D64B4"/>
    <w:rsid w:val="002E343E"/>
    <w:rsid w:val="002E7C37"/>
    <w:rsid w:val="002F4093"/>
    <w:rsid w:val="002F6239"/>
    <w:rsid w:val="003076EE"/>
    <w:rsid w:val="00307EC7"/>
    <w:rsid w:val="00307EEA"/>
    <w:rsid w:val="00307FE3"/>
    <w:rsid w:val="00312074"/>
    <w:rsid w:val="00314106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51CD"/>
    <w:rsid w:val="003470AF"/>
    <w:rsid w:val="003473D0"/>
    <w:rsid w:val="00352B40"/>
    <w:rsid w:val="003547E6"/>
    <w:rsid w:val="003553B2"/>
    <w:rsid w:val="003602AF"/>
    <w:rsid w:val="00360D36"/>
    <w:rsid w:val="0036189F"/>
    <w:rsid w:val="00362AE4"/>
    <w:rsid w:val="00367724"/>
    <w:rsid w:val="00367C75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C409B"/>
    <w:rsid w:val="003D7224"/>
    <w:rsid w:val="003E052A"/>
    <w:rsid w:val="003E0755"/>
    <w:rsid w:val="003E2915"/>
    <w:rsid w:val="003E4B1C"/>
    <w:rsid w:val="003E4E92"/>
    <w:rsid w:val="003E677B"/>
    <w:rsid w:val="003F063B"/>
    <w:rsid w:val="003F0FF2"/>
    <w:rsid w:val="003F7CBC"/>
    <w:rsid w:val="00402E5B"/>
    <w:rsid w:val="004040C3"/>
    <w:rsid w:val="004104BD"/>
    <w:rsid w:val="004139A6"/>
    <w:rsid w:val="00416DA7"/>
    <w:rsid w:val="004219AB"/>
    <w:rsid w:val="004220BC"/>
    <w:rsid w:val="00422C8A"/>
    <w:rsid w:val="00425DC9"/>
    <w:rsid w:val="00430980"/>
    <w:rsid w:val="004346EC"/>
    <w:rsid w:val="00440BB1"/>
    <w:rsid w:val="00443021"/>
    <w:rsid w:val="00443646"/>
    <w:rsid w:val="00444225"/>
    <w:rsid w:val="00447EA4"/>
    <w:rsid w:val="00450ADA"/>
    <w:rsid w:val="004647C5"/>
    <w:rsid w:val="004712A6"/>
    <w:rsid w:val="00472E74"/>
    <w:rsid w:val="004836DA"/>
    <w:rsid w:val="00486547"/>
    <w:rsid w:val="00494025"/>
    <w:rsid w:val="004A0C2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611"/>
    <w:rsid w:val="004F7A3D"/>
    <w:rsid w:val="00505BFA"/>
    <w:rsid w:val="00505F46"/>
    <w:rsid w:val="00510A8C"/>
    <w:rsid w:val="00513582"/>
    <w:rsid w:val="00517471"/>
    <w:rsid w:val="00522E0F"/>
    <w:rsid w:val="00523FE5"/>
    <w:rsid w:val="00534F26"/>
    <w:rsid w:val="00542158"/>
    <w:rsid w:val="005421E4"/>
    <w:rsid w:val="005425EF"/>
    <w:rsid w:val="00545A5C"/>
    <w:rsid w:val="00546138"/>
    <w:rsid w:val="005530AA"/>
    <w:rsid w:val="00561613"/>
    <w:rsid w:val="0056310A"/>
    <w:rsid w:val="00563274"/>
    <w:rsid w:val="00573894"/>
    <w:rsid w:val="00574154"/>
    <w:rsid w:val="00583B03"/>
    <w:rsid w:val="005858AA"/>
    <w:rsid w:val="00593245"/>
    <w:rsid w:val="00595980"/>
    <w:rsid w:val="005A0321"/>
    <w:rsid w:val="005A13AB"/>
    <w:rsid w:val="005B0171"/>
    <w:rsid w:val="005B3F06"/>
    <w:rsid w:val="005C0A3B"/>
    <w:rsid w:val="005C33E9"/>
    <w:rsid w:val="005D1D8B"/>
    <w:rsid w:val="005D522B"/>
    <w:rsid w:val="005E3BCA"/>
    <w:rsid w:val="005E49CA"/>
    <w:rsid w:val="005E6887"/>
    <w:rsid w:val="005F3F0D"/>
    <w:rsid w:val="005F4883"/>
    <w:rsid w:val="005F7971"/>
    <w:rsid w:val="006073B3"/>
    <w:rsid w:val="00614C3C"/>
    <w:rsid w:val="00615B5E"/>
    <w:rsid w:val="00616966"/>
    <w:rsid w:val="00616B93"/>
    <w:rsid w:val="006171EA"/>
    <w:rsid w:val="00620DBC"/>
    <w:rsid w:val="00621A3B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65FF8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A2486"/>
    <w:rsid w:val="006B0D02"/>
    <w:rsid w:val="006B3304"/>
    <w:rsid w:val="006B4324"/>
    <w:rsid w:val="006B7184"/>
    <w:rsid w:val="006C1D31"/>
    <w:rsid w:val="006C6E22"/>
    <w:rsid w:val="006D2CB3"/>
    <w:rsid w:val="006D3D53"/>
    <w:rsid w:val="006D3DCA"/>
    <w:rsid w:val="00703205"/>
    <w:rsid w:val="0070336F"/>
    <w:rsid w:val="0070646B"/>
    <w:rsid w:val="007066FA"/>
    <w:rsid w:val="0070677D"/>
    <w:rsid w:val="00707941"/>
    <w:rsid w:val="00711F5E"/>
    <w:rsid w:val="0071287E"/>
    <w:rsid w:val="00716661"/>
    <w:rsid w:val="0072215C"/>
    <w:rsid w:val="00722929"/>
    <w:rsid w:val="007247D5"/>
    <w:rsid w:val="00727761"/>
    <w:rsid w:val="0073182D"/>
    <w:rsid w:val="00731930"/>
    <w:rsid w:val="00733573"/>
    <w:rsid w:val="007350F6"/>
    <w:rsid w:val="00740C8F"/>
    <w:rsid w:val="007454DC"/>
    <w:rsid w:val="00746BFB"/>
    <w:rsid w:val="00750CEE"/>
    <w:rsid w:val="00751982"/>
    <w:rsid w:val="007552FB"/>
    <w:rsid w:val="0076232E"/>
    <w:rsid w:val="00764591"/>
    <w:rsid w:val="007651E3"/>
    <w:rsid w:val="00766A77"/>
    <w:rsid w:val="00770C24"/>
    <w:rsid w:val="0078144D"/>
    <w:rsid w:val="00787CE3"/>
    <w:rsid w:val="0079243C"/>
    <w:rsid w:val="00793BA1"/>
    <w:rsid w:val="007955CF"/>
    <w:rsid w:val="0079760D"/>
    <w:rsid w:val="007A4A05"/>
    <w:rsid w:val="007A4D94"/>
    <w:rsid w:val="007A5A27"/>
    <w:rsid w:val="007A72E9"/>
    <w:rsid w:val="007A794E"/>
    <w:rsid w:val="007A7EDF"/>
    <w:rsid w:val="007B6162"/>
    <w:rsid w:val="007B6D18"/>
    <w:rsid w:val="007B6D70"/>
    <w:rsid w:val="007C1BCF"/>
    <w:rsid w:val="007C2BC8"/>
    <w:rsid w:val="007D6048"/>
    <w:rsid w:val="007D6120"/>
    <w:rsid w:val="007E084C"/>
    <w:rsid w:val="007E3118"/>
    <w:rsid w:val="007E376C"/>
    <w:rsid w:val="007E54CD"/>
    <w:rsid w:val="007E59AE"/>
    <w:rsid w:val="007E6A3B"/>
    <w:rsid w:val="007F0AEA"/>
    <w:rsid w:val="007F0E1E"/>
    <w:rsid w:val="007F4253"/>
    <w:rsid w:val="007F6103"/>
    <w:rsid w:val="007F62EA"/>
    <w:rsid w:val="0080368A"/>
    <w:rsid w:val="00803F95"/>
    <w:rsid w:val="00806D9F"/>
    <w:rsid w:val="00812D42"/>
    <w:rsid w:val="00817844"/>
    <w:rsid w:val="008239B4"/>
    <w:rsid w:val="00823E1D"/>
    <w:rsid w:val="00827BFA"/>
    <w:rsid w:val="00831F17"/>
    <w:rsid w:val="00832EC2"/>
    <w:rsid w:val="00835C5A"/>
    <w:rsid w:val="00836C44"/>
    <w:rsid w:val="00842E9E"/>
    <w:rsid w:val="00844063"/>
    <w:rsid w:val="00853E16"/>
    <w:rsid w:val="00867FC7"/>
    <w:rsid w:val="008717AB"/>
    <w:rsid w:val="00873725"/>
    <w:rsid w:val="00880778"/>
    <w:rsid w:val="008854DE"/>
    <w:rsid w:val="008873FB"/>
    <w:rsid w:val="0089240B"/>
    <w:rsid w:val="00893454"/>
    <w:rsid w:val="00893DD9"/>
    <w:rsid w:val="00895EC8"/>
    <w:rsid w:val="008977B5"/>
    <w:rsid w:val="008A3376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471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93BAB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0A0A"/>
    <w:rsid w:val="009C330C"/>
    <w:rsid w:val="009C3926"/>
    <w:rsid w:val="009C7C4B"/>
    <w:rsid w:val="009D0AB1"/>
    <w:rsid w:val="009D12E4"/>
    <w:rsid w:val="009D1CC7"/>
    <w:rsid w:val="009D2F96"/>
    <w:rsid w:val="009D3740"/>
    <w:rsid w:val="009D39C5"/>
    <w:rsid w:val="009D3C34"/>
    <w:rsid w:val="009D442B"/>
    <w:rsid w:val="009D55CE"/>
    <w:rsid w:val="009D564B"/>
    <w:rsid w:val="009E425F"/>
    <w:rsid w:val="009E5EF1"/>
    <w:rsid w:val="009E6CAA"/>
    <w:rsid w:val="009F128A"/>
    <w:rsid w:val="009F180A"/>
    <w:rsid w:val="009F4540"/>
    <w:rsid w:val="009F5663"/>
    <w:rsid w:val="009F5923"/>
    <w:rsid w:val="009F750C"/>
    <w:rsid w:val="009F7834"/>
    <w:rsid w:val="00A01CA7"/>
    <w:rsid w:val="00A033F1"/>
    <w:rsid w:val="00A05300"/>
    <w:rsid w:val="00A1648E"/>
    <w:rsid w:val="00A16E2F"/>
    <w:rsid w:val="00A17573"/>
    <w:rsid w:val="00A205A9"/>
    <w:rsid w:val="00A21EC9"/>
    <w:rsid w:val="00A22836"/>
    <w:rsid w:val="00A40EC8"/>
    <w:rsid w:val="00A425D0"/>
    <w:rsid w:val="00A5625D"/>
    <w:rsid w:val="00A623E9"/>
    <w:rsid w:val="00A63A9C"/>
    <w:rsid w:val="00A65439"/>
    <w:rsid w:val="00A72864"/>
    <w:rsid w:val="00A76C5E"/>
    <w:rsid w:val="00A81B15"/>
    <w:rsid w:val="00A835D7"/>
    <w:rsid w:val="00A85DBC"/>
    <w:rsid w:val="00A9364F"/>
    <w:rsid w:val="00A96C36"/>
    <w:rsid w:val="00AA1ACA"/>
    <w:rsid w:val="00AA46C6"/>
    <w:rsid w:val="00AA570E"/>
    <w:rsid w:val="00AA582E"/>
    <w:rsid w:val="00AA5DED"/>
    <w:rsid w:val="00AA607F"/>
    <w:rsid w:val="00AB0EA4"/>
    <w:rsid w:val="00AB1649"/>
    <w:rsid w:val="00AB3F85"/>
    <w:rsid w:val="00AB5257"/>
    <w:rsid w:val="00AB6DFF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6F25"/>
    <w:rsid w:val="00B02DAA"/>
    <w:rsid w:val="00B12D97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21BC"/>
    <w:rsid w:val="00B43095"/>
    <w:rsid w:val="00B53FE2"/>
    <w:rsid w:val="00B579B9"/>
    <w:rsid w:val="00B60E0F"/>
    <w:rsid w:val="00B65641"/>
    <w:rsid w:val="00B65B96"/>
    <w:rsid w:val="00B663E1"/>
    <w:rsid w:val="00B706AB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63C0"/>
    <w:rsid w:val="00BC3A23"/>
    <w:rsid w:val="00BC47D8"/>
    <w:rsid w:val="00BC658E"/>
    <w:rsid w:val="00BD4A0C"/>
    <w:rsid w:val="00BD5530"/>
    <w:rsid w:val="00BD6420"/>
    <w:rsid w:val="00BF497C"/>
    <w:rsid w:val="00BF52AB"/>
    <w:rsid w:val="00C05454"/>
    <w:rsid w:val="00C152F5"/>
    <w:rsid w:val="00C212D7"/>
    <w:rsid w:val="00C2149E"/>
    <w:rsid w:val="00C2339B"/>
    <w:rsid w:val="00C24B2F"/>
    <w:rsid w:val="00C27797"/>
    <w:rsid w:val="00C3068F"/>
    <w:rsid w:val="00C33600"/>
    <w:rsid w:val="00C34B0C"/>
    <w:rsid w:val="00C37EA9"/>
    <w:rsid w:val="00C43808"/>
    <w:rsid w:val="00C43C6E"/>
    <w:rsid w:val="00C4421A"/>
    <w:rsid w:val="00C47215"/>
    <w:rsid w:val="00C50F5E"/>
    <w:rsid w:val="00C51828"/>
    <w:rsid w:val="00C526F9"/>
    <w:rsid w:val="00C538DB"/>
    <w:rsid w:val="00C55C02"/>
    <w:rsid w:val="00C57683"/>
    <w:rsid w:val="00C602F1"/>
    <w:rsid w:val="00C619D3"/>
    <w:rsid w:val="00C6213A"/>
    <w:rsid w:val="00C65F56"/>
    <w:rsid w:val="00C72303"/>
    <w:rsid w:val="00C72631"/>
    <w:rsid w:val="00C732D5"/>
    <w:rsid w:val="00C7492E"/>
    <w:rsid w:val="00C80450"/>
    <w:rsid w:val="00C841E3"/>
    <w:rsid w:val="00C8473B"/>
    <w:rsid w:val="00C94711"/>
    <w:rsid w:val="00CA455B"/>
    <w:rsid w:val="00CB2802"/>
    <w:rsid w:val="00CB58F9"/>
    <w:rsid w:val="00CB76A8"/>
    <w:rsid w:val="00CC00F0"/>
    <w:rsid w:val="00CC0A92"/>
    <w:rsid w:val="00CC2547"/>
    <w:rsid w:val="00CC2D95"/>
    <w:rsid w:val="00CC4027"/>
    <w:rsid w:val="00CC410F"/>
    <w:rsid w:val="00CC700B"/>
    <w:rsid w:val="00CD0627"/>
    <w:rsid w:val="00CD0934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0CD1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59BA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1449"/>
    <w:rsid w:val="00D520E4"/>
    <w:rsid w:val="00D52A91"/>
    <w:rsid w:val="00D57DFA"/>
    <w:rsid w:val="00D61D3F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534B"/>
    <w:rsid w:val="00D8669A"/>
    <w:rsid w:val="00D91919"/>
    <w:rsid w:val="00D92FE0"/>
    <w:rsid w:val="00DA0F3D"/>
    <w:rsid w:val="00DB07C0"/>
    <w:rsid w:val="00DC0640"/>
    <w:rsid w:val="00DD0C2C"/>
    <w:rsid w:val="00DE14A1"/>
    <w:rsid w:val="00DE183C"/>
    <w:rsid w:val="00DF240E"/>
    <w:rsid w:val="00DF4787"/>
    <w:rsid w:val="00DF7083"/>
    <w:rsid w:val="00E04909"/>
    <w:rsid w:val="00E12EB7"/>
    <w:rsid w:val="00E13055"/>
    <w:rsid w:val="00E13A4A"/>
    <w:rsid w:val="00E15D38"/>
    <w:rsid w:val="00E16AF1"/>
    <w:rsid w:val="00E20687"/>
    <w:rsid w:val="00E237EF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510D4"/>
    <w:rsid w:val="00E5253B"/>
    <w:rsid w:val="00E52F3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54F0"/>
    <w:rsid w:val="00E96009"/>
    <w:rsid w:val="00E96535"/>
    <w:rsid w:val="00EA3C24"/>
    <w:rsid w:val="00EB37D2"/>
    <w:rsid w:val="00EB3BDE"/>
    <w:rsid w:val="00EB5789"/>
    <w:rsid w:val="00EC0173"/>
    <w:rsid w:val="00EC11F7"/>
    <w:rsid w:val="00EC49B6"/>
    <w:rsid w:val="00EC4D3D"/>
    <w:rsid w:val="00EC6EE6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5BDD"/>
    <w:rsid w:val="00EF6847"/>
    <w:rsid w:val="00EF6BA9"/>
    <w:rsid w:val="00EF7683"/>
    <w:rsid w:val="00EF7FFB"/>
    <w:rsid w:val="00F00DE1"/>
    <w:rsid w:val="00F019DA"/>
    <w:rsid w:val="00F072D8"/>
    <w:rsid w:val="00F11183"/>
    <w:rsid w:val="00F14AF8"/>
    <w:rsid w:val="00F21347"/>
    <w:rsid w:val="00F21E18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62826"/>
    <w:rsid w:val="00F63271"/>
    <w:rsid w:val="00F63459"/>
    <w:rsid w:val="00F636DB"/>
    <w:rsid w:val="00F64E36"/>
    <w:rsid w:val="00F6636D"/>
    <w:rsid w:val="00F6718A"/>
    <w:rsid w:val="00F67E92"/>
    <w:rsid w:val="00F75719"/>
    <w:rsid w:val="00F77BB2"/>
    <w:rsid w:val="00F821F0"/>
    <w:rsid w:val="00F84E78"/>
    <w:rsid w:val="00F859B5"/>
    <w:rsid w:val="00F91D25"/>
    <w:rsid w:val="00F97BC3"/>
    <w:rsid w:val="00FA3290"/>
    <w:rsid w:val="00FA5865"/>
    <w:rsid w:val="00FB374B"/>
    <w:rsid w:val="00FB6F5C"/>
    <w:rsid w:val="00FB7064"/>
    <w:rsid w:val="00FB7561"/>
    <w:rsid w:val="00FC051F"/>
    <w:rsid w:val="00FC0648"/>
    <w:rsid w:val="00FC211A"/>
    <w:rsid w:val="00FC2177"/>
    <w:rsid w:val="00FC2250"/>
    <w:rsid w:val="00FC3F06"/>
    <w:rsid w:val="00FC5E1A"/>
    <w:rsid w:val="00FC7BFC"/>
    <w:rsid w:val="00FD5616"/>
    <w:rsid w:val="00FD6421"/>
    <w:rsid w:val="00FE0E93"/>
    <w:rsid w:val="00FE3587"/>
    <w:rsid w:val="00FE4CA6"/>
    <w:rsid w:val="00FE5E98"/>
    <w:rsid w:val="00FF4F73"/>
    <w:rsid w:val="00FF51DF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238A11EC"/>
  <w15:chartTrackingRefBased/>
  <w15:docId w15:val="{C097F2F8-B109-4B55-9E9D-51FC47C2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BDEA7-D86D-4675-A37C-D8BE76C55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2145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D. Everaere</cp:lastModifiedBy>
  <cp:revision>4</cp:revision>
  <dcterms:created xsi:type="dcterms:W3CDTF">2023-04-24T18:46:00Z</dcterms:created>
  <dcterms:modified xsi:type="dcterms:W3CDTF">2023-04-25T15:41:00Z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1646239887</vt:lpwstr>
  </property>
</Properties>
</file>